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Stoke-on-Trent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Stoke-on-Trent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Stoke-on-Trent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Stoke-on-Trent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Stoke-on-Trent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Stoke-on-Trent are estimated to have a score of 1-2 on the PGSI (low-risk gambling), whilst </w:t>
      </w:r>
      <w:r w:rsidRPr="00773DF7">
        <w:rPr>
          <w:rFonts w:ascii="Libre Franklin Light" w:hAnsi="Libre Franklin Light" w:cs="Calibri Light"/>
          <w:b/>
          <w:bCs/>
          <w:color w:val="C45911" w:themeColor="accent2" w:themeShade="BF"/>
        </w:rPr>
        <w:t xml:space="preserve">5.5%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54.3% </w:t>
      </w:r>
      <w:r w:rsidRPr="004747BF">
        <w:rPr>
          <w:rFonts w:ascii="Libre Franklin Light" w:eastAsia="Times New Roman" w:hAnsi="Libre Franklin Light" w:cs="Calibri Light"/>
        </w:rPr>
        <w:t xml:space="preserve">of those respondents classified as PGSI 8+ in Stoke-on-Trent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Stoke-on-Trent is estimated to be </w:t>
      </w:r>
      <w:r w:rsidRPr="00773DF7">
        <w:rPr>
          <w:rFonts w:ascii="Libre Franklin Light" w:eastAsia="Times New Roman" w:hAnsi="Libre Franklin Light" w:cs="Calibri Light"/>
          <w:b/>
          <w:bCs/>
          <w:color w:val="C45911" w:themeColor="accent2" w:themeShade="BF"/>
        </w:rPr>
        <w:t xml:space="preserve">£6,294,168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Stoke-on-Trent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Stoke-on-Trent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Stoke-on-Trent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Stoke-on-Trent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oke-on-Tren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Stoke-on-Trent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oke-on-Tren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Stoke-on-Trent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Stoke-on-Trent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oke-on-Tren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Stoke-on-Trent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Stoke-on-Trent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Stoke-on-Trent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Stoke-on-Trent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Stoke-on-Trent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Stoke-on-Trent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£6,294,168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Stoke-on-Trent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£102,522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£2,120,206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£151,884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£42,717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£78,315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£3,798,524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£6,294,168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Stoke-on-Trent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Stoke-on-Trent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Stoke-on-Trent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Stoke-on-Trent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Stoke-on-Trent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Stoke-on-Trent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Stoke-on-Trent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Stoke-on-Trent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Stoke-on-Trent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16.5%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Stoke-on-Trent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Stoke-on-Trent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Stoke-on-Trent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F69A90E-15AB-4003-95F5-97522E970C6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